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F9F" w:rsidRPr="003C7070" w:rsidRDefault="00A94F9F" w:rsidP="009030BD">
      <w:pPr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3C7070">
        <w:rPr>
          <w:rFonts w:ascii="TH SarabunPSK" w:hAnsi="TH SarabunPSK" w:cs="TH SarabunPSK"/>
          <w:b/>
          <w:bCs/>
          <w:sz w:val="36"/>
          <w:szCs w:val="36"/>
          <w:cs/>
        </w:rPr>
        <w:t>ตารางวิเคราะห์ข้อมูลประกอบการพิจารณา/หลักฐานร่องรอย</w:t>
      </w:r>
    </w:p>
    <w:p w:rsidR="00A94F9F" w:rsidRDefault="00A94F9F" w:rsidP="009030BD">
      <w:pPr>
        <w:rPr>
          <w:rFonts w:ascii="TH SarabunPSK" w:hAnsi="TH SarabunPSK" w:cs="TH SarabunPSK"/>
          <w:b/>
          <w:bCs/>
          <w:sz w:val="36"/>
          <w:szCs w:val="36"/>
        </w:rPr>
      </w:pPr>
      <w:r w:rsidRPr="003C7070">
        <w:rPr>
          <w:rFonts w:ascii="TH SarabunPSK" w:hAnsi="TH SarabunPSK" w:cs="TH SarabunPSK"/>
          <w:b/>
          <w:bCs/>
          <w:sz w:val="36"/>
          <w:szCs w:val="36"/>
          <w:cs/>
        </w:rPr>
        <w:t>ตามเกณฑ์การพิจารณาตามตัวบ่งชี้ของ สมศ.</w:t>
      </w:r>
    </w:p>
    <w:tbl>
      <w:tblPr>
        <w:tblW w:w="960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6237"/>
      </w:tblGrid>
      <w:tr w:rsidR="00A94F9F" w:rsidRPr="009211A4">
        <w:tc>
          <w:tcPr>
            <w:tcW w:w="3369" w:type="dxa"/>
          </w:tcPr>
          <w:p w:rsidR="00A94F9F" w:rsidRPr="009211A4" w:rsidRDefault="00A94F9F" w:rsidP="009211A4">
            <w:pPr>
              <w:tabs>
                <w:tab w:val="left" w:pos="2444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211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ตัวบ่งชี้และเกณฑ์ของสมศ</w:t>
            </w:r>
          </w:p>
        </w:tc>
        <w:tc>
          <w:tcPr>
            <w:tcW w:w="6237" w:type="dxa"/>
          </w:tcPr>
          <w:p w:rsidR="00A94F9F" w:rsidRPr="009211A4" w:rsidRDefault="00A94F9F" w:rsidP="004916AE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211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ข้อมูลประกอบการพิจารณา/หลักฐานร่องรอย</w:t>
            </w:r>
          </w:p>
        </w:tc>
      </w:tr>
      <w:tr w:rsidR="00A94F9F" w:rsidRPr="009211A4">
        <w:tc>
          <w:tcPr>
            <w:tcW w:w="3369" w:type="dxa"/>
          </w:tcPr>
          <w:p w:rsidR="00A94F9F" w:rsidRPr="009211A4" w:rsidRDefault="00A94F9F" w:rsidP="009211A4">
            <w:pPr>
              <w:pStyle w:val="Default"/>
              <w:ind w:right="-1333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กลุ่มตัวบ่งชี้อัตลักษณ์</w:t>
            </w:r>
          </w:p>
          <w:p w:rsidR="00A94F9F" w:rsidRPr="009211A4" w:rsidRDefault="00A94F9F" w:rsidP="009211A4">
            <w:pPr>
              <w:pStyle w:val="Default"/>
              <w:ind w:right="-1333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ตัวบ่งชี้ที่ 9 ผลการพัฒนาให้บรรลุตาม</w:t>
            </w:r>
          </w:p>
          <w:p w:rsidR="00A94F9F" w:rsidRPr="009211A4" w:rsidRDefault="00A94F9F" w:rsidP="009211A4">
            <w:pPr>
              <w:pStyle w:val="Default"/>
              <w:ind w:right="-1333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ปรัชญาปณิธานพันธกิจและวัตถุ</w:t>
            </w:r>
          </w:p>
          <w:p w:rsidR="00A94F9F" w:rsidRPr="009211A4" w:rsidRDefault="00A94F9F" w:rsidP="009211A4">
            <w:pPr>
              <w:pStyle w:val="Default"/>
              <w:ind w:right="-1333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ประสงค์ของการจัดตั้งสถานศึกษา</w:t>
            </w:r>
          </w:p>
          <w:p w:rsidR="00A94F9F" w:rsidRPr="009211A4" w:rsidRDefault="00A94F9F" w:rsidP="009030BD">
            <w:pPr>
              <w:pStyle w:val="1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เกณฑ์ข้อที่ 1</w:t>
            </w:r>
          </w:p>
          <w:p w:rsidR="00A94F9F" w:rsidRPr="009211A4" w:rsidRDefault="00A94F9F" w:rsidP="009030BD">
            <w:pPr>
              <w:pStyle w:val="1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ผู้บริหาร ครู บุคลากร ชุมชนและองค์กรภายนอกมีส่วนร่วมในการกำหนดแผนปฏิบัติงานโดยระบุเป้าหมายและกลยุทธ์ที่สอดคล้องกับปรัชญา ปณิธาน/วิสัยทัศน์ และพันธ-กิจการดำเนินงานของสถานศึกษาโดยได้รับการเห็นชอบจากคณะกรรมการสถานศึกษา</w:t>
            </w:r>
          </w:p>
          <w:p w:rsidR="00A94F9F" w:rsidRPr="009211A4" w:rsidRDefault="00A94F9F" w:rsidP="009211A4">
            <w:pPr>
              <w:pStyle w:val="Default"/>
              <w:ind w:right="-1333"/>
              <w:rPr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1.แผนปฏิบัติราชการประจำปีงบประมาณ 2552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5.1(01)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2.แผนปฏิบัติราชการประจำปี 2553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5.1(02)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3.แผนปฏิบัติราชการประจำปี 2554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5.1(03)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4.แผนปฏิบัติราชการประจำปี 2555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5.1(04)</w:t>
            </w:r>
          </w:p>
          <w:p w:rsidR="00A94F9F" w:rsidRPr="009211A4" w:rsidRDefault="00A94F9F" w:rsidP="009211A4">
            <w:pPr>
              <w:ind w:right="-108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5.แผนพัฒนาคุณภาพการศึกษา ปี พ.ศ.2554-2555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5.1(05)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แผนพัฒนา 3 ปี พ.ศ.2549-2551 ต.ห้วยอ้อ เอกสารหมายเลข  5.1(06)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7.แผนพัฒนาการศึกษา 5 ปี  พ.ศ. 2552-2556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5.1(07)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8.แผนปฏิบัติการประจำปี 2553 กศน.ตำบลห้วยอ้อ  เอกสารหมายเลข  5.1(08)</w:t>
            </w:r>
          </w:p>
          <w:p w:rsidR="00A94F9F" w:rsidRPr="009211A4" w:rsidRDefault="00A94F9F" w:rsidP="009211A4">
            <w:pPr>
              <w:ind w:right="-108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9.แผนปฏิบัติการประจำปี 2553 กศน.ตำบลทุ่งแล้ง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5.1(09)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10.แผนปฏิบัติการประจำปี 2553 กศน.ตำบลบ้านปิน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5.1(10)</w:t>
            </w:r>
          </w:p>
          <w:p w:rsidR="00A94F9F" w:rsidRPr="009211A4" w:rsidRDefault="00A94F9F" w:rsidP="009211A4">
            <w:pPr>
              <w:ind w:right="-97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11.แผนปฏิบัติการประจำปี 2553 กศน.ตำบลบ่อเหล็กลอง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5.1(11)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12.แผนปฏิบัติการประจำปี 2553 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กศน.ตำบลต้าผามอก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5.1(12)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13.แผนปฏิบัติการประจำปี 2553 กศน.ตำบลแม่ลานนา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5.1(13)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14.แผนปฏิบัติราชการประจำปี 2554 ครู ศศช.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5.1(14)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15.แผนพัฒนา 3 ปี(2553-2555) อบต.ปากกาง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5.1(15 )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16.แผนปฏิบัติราชการประจำปีงบประมาณ 2554 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ของนางเปรมวดี หมื่นโฮ้ง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5.1(16 )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4F9F" w:rsidRPr="009211A4">
        <w:tc>
          <w:tcPr>
            <w:tcW w:w="3369" w:type="dxa"/>
          </w:tcPr>
          <w:p w:rsidR="00A94F9F" w:rsidRPr="009211A4" w:rsidRDefault="00A94F9F" w:rsidP="009211A4">
            <w:pPr>
              <w:tabs>
                <w:tab w:val="left" w:pos="2444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211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ตัวบ่งชี้และเกณฑ์ของสมศ</w:t>
            </w:r>
          </w:p>
        </w:tc>
        <w:tc>
          <w:tcPr>
            <w:tcW w:w="6237" w:type="dxa"/>
          </w:tcPr>
          <w:p w:rsidR="00A94F9F" w:rsidRPr="009211A4" w:rsidRDefault="00A94F9F" w:rsidP="004916AE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211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ข้อมูลประกอบการพิจารณา/หลักฐานร่องรอย</w:t>
            </w:r>
          </w:p>
        </w:tc>
      </w:tr>
      <w:tr w:rsidR="00A94F9F" w:rsidRPr="009211A4">
        <w:tc>
          <w:tcPr>
            <w:tcW w:w="3369" w:type="dxa"/>
          </w:tcPr>
          <w:p w:rsidR="00A94F9F" w:rsidRPr="009211A4" w:rsidRDefault="00A94F9F" w:rsidP="009211A4">
            <w:pPr>
              <w:pStyle w:val="Default"/>
              <w:ind w:right="-1333"/>
              <w:jc w:val="center"/>
              <w:rPr>
                <w:sz w:val="32"/>
                <w:szCs w:val="32"/>
              </w:rPr>
            </w:pPr>
          </w:p>
        </w:tc>
        <w:tc>
          <w:tcPr>
            <w:tcW w:w="6237" w:type="dxa"/>
          </w:tcPr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17.แผนปฏิบัติการประจำปี 2553 กศน.ตำบลแม่ปาน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5.1(18)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</w:rPr>
              <w:t>18.</w:t>
            </w: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แผนปฏิบัติการประจำปี 2553 ตำบลหัวทุ่ง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5.1(19)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</w:rPr>
              <w:t>19.</w:t>
            </w: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รายงานการประเมินตนเองของห้องสมุดประชาชน “เฉลิมราชกุมารี”อำเภอลอง ปี 2553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5.1(20)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20.แผนปฏิบัติราชการประจำปีงบประมาณ 2554 กศน.ตำบลต้าผามอก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 5.1(23)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21.แผนปฏิบัติราชการ พ.ศ. 2549-2551ท.ห้วยอ้อ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5.1(24)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22.แผนชุมชนตำบลปากกาง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5.1(25 )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23.แผนปฏิบัติราชการประจำปี 2554 กศน.ตำบลห้วยอ้อ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 5.1(26)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24.แผนพัฒนา 3 ปี พ.ศ. 2551-2553 เทศบาลตำบลห้วยอ้อ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5.1(27)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25.ข้อมูลพื้นฐานตำบลห้วยอ้อ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5.1(28)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</w:rPr>
              <w:t>26.</w:t>
            </w: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ข้อมูลชุมชนเทศบาลตำบลห้วยอ้อ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5.1(29)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27.ข้อมูลภูมิปัญญาท้องถิ่น เทศบาลตำบลห้วยอ้อ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5.1(30)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28.แฟ้มรายงานข้อมูล สสจ.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5.1(31)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29.แฟ้มการรายงานข้อมูลสารสนเทศ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5.1(32)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30.รายงานการประชุมคณะกรรมการสถานศึกษา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5.1(33)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31.โครงการนิเทศติดตามผล  ปี 2553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5.1(34)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32.รายงานผลการนิเทศกิจกรรม กศน. ปี 2554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5.1(35)</w:t>
            </w:r>
          </w:p>
          <w:p w:rsidR="00A94F9F" w:rsidRPr="009211A4" w:rsidRDefault="00A94F9F" w:rsidP="009211A4">
            <w:pPr>
              <w:ind w:right="-108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33.คู่มือ.แผนปฏิบัติการขับเคลื่อนคุณภาพการจัดการศึกษาตลอดชีวิตตามนโยบาย 6เดือน 6คุณภาพ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5.1(36)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4F9F" w:rsidRPr="009211A4">
        <w:tc>
          <w:tcPr>
            <w:tcW w:w="3369" w:type="dxa"/>
          </w:tcPr>
          <w:p w:rsidR="00A94F9F" w:rsidRPr="009211A4" w:rsidRDefault="00A94F9F" w:rsidP="009211A4">
            <w:pPr>
              <w:tabs>
                <w:tab w:val="left" w:pos="2444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211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ตัวบ่งชี้และเกณฑ์ของสมศ</w:t>
            </w:r>
          </w:p>
        </w:tc>
        <w:tc>
          <w:tcPr>
            <w:tcW w:w="6237" w:type="dxa"/>
          </w:tcPr>
          <w:p w:rsidR="00A94F9F" w:rsidRPr="009211A4" w:rsidRDefault="00A94F9F" w:rsidP="004916AE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211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ข้อมูลประกอบการพิจารณา/หลักฐานร่องรอย</w:t>
            </w:r>
          </w:p>
        </w:tc>
      </w:tr>
      <w:tr w:rsidR="00A94F9F" w:rsidRPr="009211A4">
        <w:tc>
          <w:tcPr>
            <w:tcW w:w="3369" w:type="dxa"/>
          </w:tcPr>
          <w:p w:rsidR="00A94F9F" w:rsidRPr="009211A4" w:rsidRDefault="00A94F9F" w:rsidP="009211A4">
            <w:pPr>
              <w:tabs>
                <w:tab w:val="left" w:pos="2444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237" w:type="dxa"/>
          </w:tcPr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34.แผนปฏิบัติงานเดือน พ.ย 2553-ก.ย. 2554 ของครู ศศช.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5.1(37)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35.รายงานผลการปฏิบัติงานไตรมาส1-3 กศน.ลอง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5.1(54)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4916AE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A94F9F" w:rsidRPr="009211A4">
        <w:tc>
          <w:tcPr>
            <w:tcW w:w="3369" w:type="dxa"/>
          </w:tcPr>
          <w:p w:rsidR="00A94F9F" w:rsidRPr="009211A4" w:rsidRDefault="00A94F9F" w:rsidP="009211A4">
            <w:pPr>
              <w:tabs>
                <w:tab w:val="left" w:pos="2444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211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ตัวบ่งชี้และเกณฑ์ของสมศ</w:t>
            </w:r>
          </w:p>
        </w:tc>
        <w:tc>
          <w:tcPr>
            <w:tcW w:w="6237" w:type="dxa"/>
          </w:tcPr>
          <w:p w:rsidR="00A94F9F" w:rsidRPr="009211A4" w:rsidRDefault="00A94F9F" w:rsidP="004916AE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211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ข้อมูลประกอบการพิจารณา/หลักฐานร่องรอย</w:t>
            </w:r>
          </w:p>
        </w:tc>
      </w:tr>
      <w:tr w:rsidR="00A94F9F" w:rsidRPr="009211A4">
        <w:tc>
          <w:tcPr>
            <w:tcW w:w="3369" w:type="dxa"/>
          </w:tcPr>
          <w:p w:rsidR="00A94F9F" w:rsidRPr="009211A4" w:rsidRDefault="00A94F9F" w:rsidP="009211A4">
            <w:pPr>
              <w:pStyle w:val="Default"/>
              <w:ind w:right="-1333"/>
              <w:jc w:val="both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กลุ่มตัวบ่งชี้อัตลักษณ์</w:t>
            </w:r>
          </w:p>
          <w:p w:rsidR="00A94F9F" w:rsidRPr="009211A4" w:rsidRDefault="00A94F9F" w:rsidP="009211A4">
            <w:pPr>
              <w:pStyle w:val="Default"/>
              <w:ind w:right="-1333"/>
              <w:jc w:val="both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ตัวบ่งชี้ที่ 9 ผลการพัฒนาให้</w:t>
            </w:r>
          </w:p>
          <w:p w:rsidR="00A94F9F" w:rsidRPr="009211A4" w:rsidRDefault="00A94F9F" w:rsidP="009211A4">
            <w:pPr>
              <w:pStyle w:val="Default"/>
              <w:ind w:right="-1333"/>
              <w:jc w:val="both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บรรลุตามปรัชญาปณิธานพันธกิจ</w:t>
            </w:r>
          </w:p>
          <w:p w:rsidR="00A94F9F" w:rsidRPr="009211A4" w:rsidRDefault="00A94F9F" w:rsidP="009211A4">
            <w:pPr>
              <w:pStyle w:val="Default"/>
              <w:ind w:right="-1333"/>
              <w:jc w:val="both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และวัตถุประสงค์ของการจัดตั้งสถาน</w:t>
            </w:r>
          </w:p>
          <w:p w:rsidR="00A94F9F" w:rsidRPr="009211A4" w:rsidRDefault="00A94F9F" w:rsidP="009211A4">
            <w:pPr>
              <w:pStyle w:val="Default"/>
              <w:ind w:right="-1333"/>
              <w:jc w:val="both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ศึกษา</w:t>
            </w:r>
          </w:p>
          <w:p w:rsidR="00A94F9F" w:rsidRPr="009211A4" w:rsidRDefault="00A94F9F" w:rsidP="009211A4">
            <w:pPr>
              <w:pStyle w:val="1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เกณฑ์ข้อที่ 2</w:t>
            </w:r>
          </w:p>
          <w:p w:rsidR="00A94F9F" w:rsidRPr="009211A4" w:rsidRDefault="00A94F9F" w:rsidP="009211A4">
            <w:pPr>
              <w:pStyle w:val="Default"/>
              <w:ind w:right="-1333"/>
              <w:jc w:val="both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มีการสร้างระบบการมีส่วนร่วมขอ</w:t>
            </w:r>
          </w:p>
          <w:p w:rsidR="00A94F9F" w:rsidRPr="009211A4" w:rsidRDefault="00A94F9F" w:rsidP="009211A4">
            <w:pPr>
              <w:pStyle w:val="Default"/>
              <w:ind w:right="-1333"/>
              <w:jc w:val="both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ผู้เรียน และบุคลากรในการปฏิบัติตาม</w:t>
            </w:r>
          </w:p>
          <w:p w:rsidR="00A94F9F" w:rsidRPr="009211A4" w:rsidRDefault="00A94F9F" w:rsidP="009211A4">
            <w:pPr>
              <w:pStyle w:val="Default"/>
              <w:ind w:right="-1333"/>
              <w:jc w:val="both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กลยุทธ์ที่กำหนดอย่างครบถ้วนสมบูรณ์</w:t>
            </w:r>
          </w:p>
          <w:p w:rsidR="00A94F9F" w:rsidRPr="009211A4" w:rsidRDefault="00A94F9F" w:rsidP="009211A4">
            <w:pPr>
              <w:pStyle w:val="Default"/>
              <w:ind w:right="-1333"/>
              <w:jc w:val="both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 xml:space="preserve">และบุคลากรไม่น้อยกว่าร้อยละ 50 </w:t>
            </w:r>
          </w:p>
          <w:p w:rsidR="00A94F9F" w:rsidRPr="009211A4" w:rsidRDefault="00A94F9F" w:rsidP="009211A4">
            <w:pPr>
              <w:pStyle w:val="Default"/>
              <w:ind w:right="-1333"/>
              <w:jc w:val="both"/>
              <w:rPr>
                <w:sz w:val="32"/>
                <w:szCs w:val="32"/>
                <w:cs/>
              </w:rPr>
            </w:pPr>
            <w:r w:rsidRPr="009211A4">
              <w:rPr>
                <w:sz w:val="32"/>
                <w:szCs w:val="32"/>
                <w:cs/>
              </w:rPr>
              <w:t>ให้ความร่วมมือในการปฏิบัติ</w:t>
            </w:r>
          </w:p>
          <w:p w:rsidR="00A94F9F" w:rsidRPr="009211A4" w:rsidRDefault="00A94F9F" w:rsidP="009211A4">
            <w:pPr>
              <w:pStyle w:val="Default"/>
              <w:ind w:right="-1333"/>
              <w:jc w:val="both"/>
              <w:rPr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both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237" w:type="dxa"/>
          </w:tcPr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1.แผนปฏิบัติราชการประจำปีงบประมาณ 2552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 5.1.(01)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2.แผนปฏิบัติราชการประจำปี 2553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5.1(02)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3.แผนปฏิบัติราชการประจำปี 2554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5.1(03)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4.แผนปฏิบัติราชการประจำปี 2555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5.1(04)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แผนปฏิบัติราชการประจำปี 2555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5.1(05)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5.แผนพัฒนาคุณภาพการศึกษา5 ปี พ.ศ.2552-2556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5.1(07)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6.แผนพัฒนาการศึกษา 3 ปี  พ.ศ. 2551-2553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ท.ห้วยอ้อ 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 5.1(27)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7.รายงานการประชุมคณะกรรมการสถานศึกษา 2552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5.1(33 )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8.โครงการนิเทศติดตามผล  ปี 2553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5.1(34 )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9.รายงานผลการนิเทศกิจกรรม กศน. ปี 2554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5.1(35)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10.เครื่องมือประเมินผลการจัดกิจกรรมกศน.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5.1(38 )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4F9F" w:rsidRPr="009211A4">
        <w:tc>
          <w:tcPr>
            <w:tcW w:w="3369" w:type="dxa"/>
          </w:tcPr>
          <w:p w:rsidR="00A94F9F" w:rsidRPr="009211A4" w:rsidRDefault="00A94F9F" w:rsidP="009211A4">
            <w:pPr>
              <w:tabs>
                <w:tab w:val="left" w:pos="2444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211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ตัวบ่งชี้และเกณฑ์ของสมศ</w:t>
            </w:r>
          </w:p>
        </w:tc>
        <w:tc>
          <w:tcPr>
            <w:tcW w:w="6237" w:type="dxa"/>
          </w:tcPr>
          <w:p w:rsidR="00A94F9F" w:rsidRPr="009211A4" w:rsidRDefault="00A94F9F" w:rsidP="004916AE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211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ข้อมูลประกอบการพิจารณา/หลักฐานร่องรอย</w:t>
            </w:r>
          </w:p>
        </w:tc>
      </w:tr>
      <w:tr w:rsidR="00A94F9F" w:rsidRPr="009211A4">
        <w:tc>
          <w:tcPr>
            <w:tcW w:w="3369" w:type="dxa"/>
          </w:tcPr>
          <w:p w:rsidR="00A94F9F" w:rsidRPr="009211A4" w:rsidRDefault="00A94F9F" w:rsidP="009211A4">
            <w:pPr>
              <w:pStyle w:val="Default"/>
              <w:ind w:right="-1333"/>
              <w:jc w:val="center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กลุ่มตัวบ่งชี้อัตลักษณ์</w:t>
            </w:r>
          </w:p>
          <w:p w:rsidR="00A94F9F" w:rsidRPr="009211A4" w:rsidRDefault="00A94F9F" w:rsidP="009211A4">
            <w:pPr>
              <w:pStyle w:val="Default"/>
              <w:ind w:right="-1333"/>
              <w:jc w:val="center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ตัวบ่งชี้ที่ 9 ผลการพัฒนาให้</w:t>
            </w:r>
          </w:p>
          <w:p w:rsidR="00A94F9F" w:rsidRPr="009211A4" w:rsidRDefault="00A94F9F" w:rsidP="009211A4">
            <w:pPr>
              <w:pStyle w:val="Default"/>
              <w:ind w:right="-1333"/>
              <w:jc w:val="center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บรรลุตามปรัชญาปณิธาน</w:t>
            </w:r>
          </w:p>
          <w:p w:rsidR="00A94F9F" w:rsidRPr="009211A4" w:rsidRDefault="00A94F9F" w:rsidP="009211A4">
            <w:pPr>
              <w:pStyle w:val="Default"/>
              <w:ind w:right="-1333"/>
              <w:jc w:val="center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พันธกิจและวัตถุประสงค์</w:t>
            </w:r>
          </w:p>
          <w:p w:rsidR="00A94F9F" w:rsidRPr="009211A4" w:rsidRDefault="00A94F9F" w:rsidP="009211A4">
            <w:pPr>
              <w:pStyle w:val="Default"/>
              <w:ind w:right="-1333"/>
              <w:jc w:val="center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ของการจัดตั้งสถานศึกษา</w:t>
            </w:r>
          </w:p>
          <w:p w:rsidR="00A94F9F" w:rsidRPr="009211A4" w:rsidRDefault="00A94F9F" w:rsidP="009211A4">
            <w:pPr>
              <w:pStyle w:val="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เกณฑ์ข้อที่ 3</w:t>
            </w:r>
          </w:p>
          <w:p w:rsidR="00A94F9F" w:rsidRPr="009211A4" w:rsidRDefault="00A94F9F" w:rsidP="009211A4">
            <w:pPr>
              <w:pStyle w:val="Default"/>
              <w:ind w:right="-1333"/>
              <w:jc w:val="center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มีการประเมินความพึงพอใจของผู้มีส่วนเกี่ยวข้องในสถานศึกษา และผู้มีส่วนเกี่ยวข้องมีความพึงพอใจอยู่ในระดับดีไม่น้อยกว่าร้อยละ 80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.รายงานแบบสอบถามความพึงพอใจต่อการให้บริการการศึกษาตามอัธยาศัยของนักศึกษาศูนย์การศึกษานอกระบบและการศึกษาตามอัธยาศัยอำเภอลองทั้ง 9 ตำบล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1.8(02)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2.รายงานแบบสอบถามความคิดเห็นความพึงพอใจต่อการให้บริการการศึกษาตามอัธยาศัย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1.8(08)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แบบประเมินความพึงพอใจการจัดกิจกรรมปัจฉิมนิเทศนักศึกษา ภาคเรียนที่ 2/2551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5.1(39)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แบบประเมินความพึงพอใจการจัดกิจกรรมวันไหว้ครู ประจำปี 2555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(เอกสารหมายเลข 5.1(40)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โครงการอบอุ่นกรุ่นไอรักผู้สูงอายุ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5.1(41)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9211A4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การปฐมนิเทศนักศึกษาภาคเรียนที่ 2/2554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5.1(42)</w:t>
            </w:r>
          </w:p>
          <w:p w:rsidR="00A94F9F" w:rsidRPr="009211A4" w:rsidRDefault="00A94F9F" w:rsidP="009211A4">
            <w:pPr>
              <w:ind w:right="-108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7.สรุปการปฐมนิเทศนักศึกษา ภาคเรียนที่ 1/2555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5.1(43)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8.สรุปความพึงพอใจของผู้เรียนและผู้รับ บริการต่อการจัดการศึกษา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5.1(44)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9.สรุปแบบสำรวจความพึงพอใจต่อการจัดกิจกรรมการเรียนรู้ กศน.อำเภอลอง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5.1(45)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.รายงานผลการดำเนินกิจกรรมห้องสมุดเคลื่อนที่ ปี 2555ณ วัดแม่เกี่ยม หมู่ 1 ตำบลห้วยอ้ออำเภอลอง จังหวัดแพร่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5.1(46)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11.รายงานกิจกรรมห้องสมุดเคลื่อนที่ วัดทุ่งทอง หมู่ 12 ตำบลทุ่งแล้ง อำเภอลอง จังหวัดแพร่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5.1(47)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12.สรุปแบบสอบถามความคิดเห็นต่อหลักสูตรสถานศึกษา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5.1(48)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4F9F" w:rsidRPr="009211A4">
        <w:tc>
          <w:tcPr>
            <w:tcW w:w="3369" w:type="dxa"/>
          </w:tcPr>
          <w:p w:rsidR="00A94F9F" w:rsidRPr="009211A4" w:rsidRDefault="00A94F9F" w:rsidP="009211A4">
            <w:pPr>
              <w:tabs>
                <w:tab w:val="left" w:pos="2444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211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ตัวบ่งชี้และเกณฑ์ของสมศ</w:t>
            </w:r>
          </w:p>
        </w:tc>
        <w:tc>
          <w:tcPr>
            <w:tcW w:w="6237" w:type="dxa"/>
          </w:tcPr>
          <w:p w:rsidR="00A94F9F" w:rsidRPr="009211A4" w:rsidRDefault="00A94F9F" w:rsidP="004916AE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211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ข้อมูลประกอบการพิจารณา/หลักฐานร่องรอย</w:t>
            </w:r>
          </w:p>
        </w:tc>
      </w:tr>
      <w:tr w:rsidR="00A94F9F" w:rsidRPr="009211A4">
        <w:tc>
          <w:tcPr>
            <w:tcW w:w="3369" w:type="dxa"/>
          </w:tcPr>
          <w:p w:rsidR="00A94F9F" w:rsidRPr="009211A4" w:rsidRDefault="00A94F9F" w:rsidP="009211A4">
            <w:pPr>
              <w:pStyle w:val="Default"/>
              <w:ind w:right="-1333"/>
              <w:jc w:val="center"/>
              <w:rPr>
                <w:sz w:val="32"/>
                <w:szCs w:val="32"/>
              </w:rPr>
            </w:pPr>
          </w:p>
        </w:tc>
        <w:tc>
          <w:tcPr>
            <w:tcW w:w="6237" w:type="dxa"/>
          </w:tcPr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13.แบบสำรวจความพึงพอใจการจัดกิจกรรม โครงการ กศน.ตำบลสร้างสังคมรักการอ่านสืบสานความเป็นไทย นำประชาธิปไตย ห่างไกลยาเสพติด ปี 2552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5.1(49)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14.แบบสอบถามความคิดเห็นต่อหลักสูตรสถานศึกษาในหลักเกณฑ์การจัดการศึกษานอกโรงเรียนตามหลักสูตรการศึกษาขั้นพื้นฐาน 2544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5.1(50)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15.แบบประเมินความพึงพอใจการจัดกิจกรรมปัจฉิมนิเทศนักศึกษา 1/2553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5.1(51)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16.แบบประเมินความพึงพอใจการจัดกิจกรรมปัจฉิมนิเทศนักศึกษา ภาคเรียนที่ 1/2552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5.1(52)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</w:rPr>
              <w:t>17.</w:t>
            </w: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แบประเมินความพึงพอใจการจัดกิจกรรมการปฐมนิเทศ 1/2555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5.1(65)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</w:rPr>
              <w:t>18.</w:t>
            </w: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แบประเมินความพึงพอใจการจัดกิจกรรมการปฐมนิเทศ 1/2553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5.1(66)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4F9F" w:rsidRPr="009211A4">
        <w:tc>
          <w:tcPr>
            <w:tcW w:w="3369" w:type="dxa"/>
          </w:tcPr>
          <w:p w:rsidR="00A94F9F" w:rsidRPr="009211A4" w:rsidRDefault="00A94F9F" w:rsidP="009211A4">
            <w:pPr>
              <w:tabs>
                <w:tab w:val="left" w:pos="2444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211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ตัวบ่งชี้และเกณฑ์ของสมศ</w:t>
            </w:r>
          </w:p>
        </w:tc>
        <w:tc>
          <w:tcPr>
            <w:tcW w:w="6237" w:type="dxa"/>
          </w:tcPr>
          <w:p w:rsidR="00A94F9F" w:rsidRPr="009211A4" w:rsidRDefault="00A94F9F" w:rsidP="004916AE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211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ข้อมูลประกอบการพิจารณา/หลักฐานร่องรอย</w:t>
            </w:r>
          </w:p>
        </w:tc>
      </w:tr>
      <w:tr w:rsidR="00A94F9F" w:rsidRPr="009211A4">
        <w:tc>
          <w:tcPr>
            <w:tcW w:w="3369" w:type="dxa"/>
          </w:tcPr>
          <w:p w:rsidR="00A94F9F" w:rsidRPr="009211A4" w:rsidRDefault="00A94F9F" w:rsidP="009211A4">
            <w:pPr>
              <w:pStyle w:val="Default"/>
              <w:ind w:right="-1333"/>
              <w:jc w:val="center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กลุ่มตัวบ่งชี้อัตลักษณ์</w:t>
            </w:r>
          </w:p>
          <w:p w:rsidR="00A94F9F" w:rsidRPr="009211A4" w:rsidRDefault="00A94F9F" w:rsidP="009211A4">
            <w:pPr>
              <w:pStyle w:val="Default"/>
              <w:ind w:right="-1333"/>
              <w:jc w:val="center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ตัวบ่งชี้ที่ 9 ผลการพัฒนาให้</w:t>
            </w:r>
          </w:p>
          <w:p w:rsidR="00A94F9F" w:rsidRPr="009211A4" w:rsidRDefault="00A94F9F" w:rsidP="009211A4">
            <w:pPr>
              <w:pStyle w:val="Default"/>
              <w:ind w:right="-1333"/>
              <w:jc w:val="center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บรรลุตามปรัชญาปณิธานพันธกิจ</w:t>
            </w:r>
          </w:p>
          <w:p w:rsidR="00A94F9F" w:rsidRPr="009211A4" w:rsidRDefault="00A94F9F" w:rsidP="009211A4">
            <w:pPr>
              <w:pStyle w:val="Default"/>
              <w:ind w:right="-1333"/>
              <w:jc w:val="center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และวัตถุประสงค์ของการจัดตั้งสถาน</w:t>
            </w:r>
          </w:p>
          <w:p w:rsidR="00A94F9F" w:rsidRPr="009211A4" w:rsidRDefault="00A94F9F" w:rsidP="009211A4">
            <w:pPr>
              <w:pStyle w:val="Default"/>
              <w:ind w:right="-1333"/>
              <w:jc w:val="center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ศึกษา</w:t>
            </w:r>
          </w:p>
          <w:p w:rsidR="00A94F9F" w:rsidRPr="009211A4" w:rsidRDefault="00A94F9F" w:rsidP="009211A4">
            <w:pPr>
              <w:pStyle w:val="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เกณฑ์ข้อที่ 4</w:t>
            </w:r>
          </w:p>
          <w:p w:rsidR="00A94F9F" w:rsidRPr="009211A4" w:rsidRDefault="00A94F9F" w:rsidP="009211A4">
            <w:pPr>
              <w:pStyle w:val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ผลการดำเนินงานบรรลุตามปรัชญา ปณิธาน/วิสัยทัศน์ พันธกิจ และวัตถุประสงค์การจัดตั้งสถานศึกษา และเกิดผลกระทบที่ดีต่อชุมชน ท้องถิ่น</w:t>
            </w:r>
          </w:p>
          <w:p w:rsidR="00A94F9F" w:rsidRPr="009211A4" w:rsidRDefault="00A94F9F" w:rsidP="009211A4">
            <w:pPr>
              <w:pStyle w:val="Default"/>
              <w:ind w:right="-1333"/>
              <w:jc w:val="center"/>
              <w:rPr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</w:tcPr>
          <w:p w:rsidR="00A94F9F" w:rsidRPr="009211A4" w:rsidRDefault="00A94F9F" w:rsidP="009211A4">
            <w:pPr>
              <w:ind w:right="-108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1.แผนพัฒนาคุณภาพการศึกษา ปี พ.ศ.2554-2555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5.1(05)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เครื่องมือประเมินผลการจัดกิจกรรม กศน.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 5.1(38)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.รายงานสรุปผลการดำเนินงานตามแผนปี 2552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5.1(53)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4.รายงานผลการปฏิบัติงานไตรมาส 1-3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(ต.ค 51 </w:t>
            </w:r>
            <w:r w:rsidRPr="009211A4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มิ.ย 52)กศน.ลอง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5.1(54)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5.รายงานการจัดกิจกรรมรณรงค์ต่อต้านยาเสพติดภายใต้รั้วยุทธศาสตร์ 5 รั้วป้องกัน กศน.ลอง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5.1(55)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6.รายงานการประเมินโครงการการพัฒนาห้องสมุดประชาชนให้เป็นศูนย์กลางการเรียนรู้ตลอดชีวิต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5.1(56)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7.รายงานผลการดำเนินงานประจำปี 2554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(เอกสารหมายเลข  5.1(57)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8.รายงานผลการดำเนินงาน เดือน ม.ค 54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5.1(58 )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Pr="009211A4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 เดือน ก.พ  2554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5.1(59 )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</w:rPr>
              <w:t>10.</w:t>
            </w: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 เดือน มิ.ย  2554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5.1(60)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11.แบบรายงานผลการปฏิบัติงานของครู กศน.ตำบลห้วยอ้อ ไตรมาสที่ 1-2 ปี 2554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5.1(61)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12.บัญชีรายชื่อผู้เรียนที่มีอาชีพ ป๊ 2555 ระดับประถมฯ ม.ต้น ม.ปลาย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 5.1(62)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4F9F" w:rsidRPr="009211A4">
        <w:tc>
          <w:tcPr>
            <w:tcW w:w="3369" w:type="dxa"/>
          </w:tcPr>
          <w:p w:rsidR="00A94F9F" w:rsidRPr="009211A4" w:rsidRDefault="00A94F9F" w:rsidP="009211A4">
            <w:pPr>
              <w:tabs>
                <w:tab w:val="left" w:pos="2444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211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ตัวบ่งชี้และเกณฑ์ของสมศ</w:t>
            </w:r>
          </w:p>
        </w:tc>
        <w:tc>
          <w:tcPr>
            <w:tcW w:w="6237" w:type="dxa"/>
          </w:tcPr>
          <w:p w:rsidR="00A94F9F" w:rsidRPr="009211A4" w:rsidRDefault="00A94F9F" w:rsidP="004916AE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211A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ข้อมูลประกอบการพิจารณา/หลักฐานร่องรอย</w:t>
            </w:r>
          </w:p>
        </w:tc>
      </w:tr>
      <w:tr w:rsidR="00A94F9F" w:rsidRPr="009211A4">
        <w:tc>
          <w:tcPr>
            <w:tcW w:w="3369" w:type="dxa"/>
            <w:tcBorders>
              <w:bottom w:val="single" w:sz="4" w:space="0" w:color="auto"/>
            </w:tcBorders>
          </w:tcPr>
          <w:p w:rsidR="00A94F9F" w:rsidRPr="009211A4" w:rsidRDefault="00A94F9F" w:rsidP="009211A4">
            <w:pPr>
              <w:pStyle w:val="Default"/>
              <w:ind w:right="-1333"/>
              <w:jc w:val="center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กลุ่มตัวบ่งชี้อัตลักษณ์</w:t>
            </w:r>
          </w:p>
          <w:p w:rsidR="00A94F9F" w:rsidRPr="009211A4" w:rsidRDefault="00A94F9F" w:rsidP="009211A4">
            <w:pPr>
              <w:pStyle w:val="Default"/>
              <w:ind w:right="-1333"/>
              <w:jc w:val="center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ตัวบ่งชี้ที่ 9 ผลการพัฒนาให้</w:t>
            </w:r>
          </w:p>
          <w:p w:rsidR="00A94F9F" w:rsidRPr="009211A4" w:rsidRDefault="00A94F9F" w:rsidP="009211A4">
            <w:pPr>
              <w:pStyle w:val="Default"/>
              <w:ind w:right="-1333"/>
              <w:jc w:val="center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บรรลุตามปรัชญาปณิธานพันธกิจและ</w:t>
            </w:r>
          </w:p>
          <w:p w:rsidR="00A94F9F" w:rsidRPr="009211A4" w:rsidRDefault="00A94F9F" w:rsidP="009211A4">
            <w:pPr>
              <w:pStyle w:val="Default"/>
              <w:ind w:right="-1333"/>
              <w:jc w:val="center"/>
              <w:rPr>
                <w:sz w:val="32"/>
                <w:szCs w:val="32"/>
              </w:rPr>
            </w:pPr>
            <w:r w:rsidRPr="009211A4">
              <w:rPr>
                <w:sz w:val="32"/>
                <w:szCs w:val="32"/>
                <w:cs/>
              </w:rPr>
              <w:t>วัตถุประสงค์ของการจัดตั้งสถานศึกษา</w:t>
            </w:r>
          </w:p>
          <w:p w:rsidR="00A94F9F" w:rsidRPr="009211A4" w:rsidRDefault="00A94F9F" w:rsidP="009211A4">
            <w:pPr>
              <w:pStyle w:val="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เกณฑ์ข้อที่ 5</w:t>
            </w:r>
          </w:p>
          <w:p w:rsidR="00A94F9F" w:rsidRPr="009211A4" w:rsidRDefault="00A94F9F" w:rsidP="009211A4">
            <w:pPr>
              <w:pStyle w:val="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ผู้เรียนมีอัตลักษณ์ตามปรัชญา ปณิธาน/วิสัยทัศน์ และพันธกิจด้านผู้เรียนตามที่สถานศึกษากำหนด และเป็นที่ยอมรับของชุมชน ท้องถิ่น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1.แผนปฏิบัติราชการประจำปีงบประมาณ 2552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5.1(01)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2.แผนปฏิบัติราชการประจำปี 2553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5.1(02)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3.แผนปฏิบัติราชการประจำปี 2554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5.1(03)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4.แผนปฏิบัติราชการประจำปี 2555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5.1(04)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5.แผนพัฒนาคุณภาพการศึกษา ปี พ.ศ.2554-2555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5.1(05)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6.แผนพัฒนาการศึกษา 5 ปี  พ.ศ. 2552-255</w:t>
            </w:r>
            <w:r w:rsidRPr="00921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5.1(07)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7.รายงานผลการดำเนินงานประจำปี 2554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5.1(57)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</w:rPr>
              <w:t>8.</w:t>
            </w: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เกียรติบัตรการเข้าร่วมจัดนิทรรศการงานสัปดาห์วิชาการ โรงเรียนลองวิทยา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5.1(63)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.เกียรติบัตรร่วมจัดขบวนแห่ครัวตาน พร้อมรถกระทงยี่เป็ง งานประเพณีไหว้สาแม่เจ้าจามเทวี 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ป๋าเวณียี่เป็งล้านนา ปูจาพระธาตุห้วยอ้อ ประจำปี 2554 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6.1(42)</w:t>
            </w:r>
          </w:p>
          <w:p w:rsidR="00A94F9F" w:rsidRPr="009211A4" w:rsidRDefault="00A94F9F" w:rsidP="009211A4">
            <w:pPr>
              <w:ind w:right="-97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10.เกียรติบัตรเป็นผู้สนับสนุนในการประกวดตกแต่งรถแห่เทียนพรรษาในงานประเพณีแห่เทียนพรรษา ปี 2554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6.1(43)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11.รางวัลชนะเลิศ อันดับที่ 2 การประกวดตกแต่งรถเทียนพรรษาประเภทโรงเรียนมัธยมศึกษา อุดมศึกษาและหน่วยงานราชการ เนื่องในงานประเพณีแห่เทียนพรรษา ปี 2554 (ท.ห้วยอ้อ)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6.1(44)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12.เกียรติบัตรร่วมงานประเพณีลองกระทงบ้านปิน ปี 2554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 6.1(45 )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13.เกียรติบัตร กศน.ลองร่วมจัดนิทรรศการประชาสัมพันธ์งานกศน. ได้รับรางวัลที่ 1 ประเภทความคิดในงานฤดูหนาวไทยล้านนาและกาชาดแพร่ ปี 2552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9211A4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เอกสารหมายเลข   5.1(64)</w:t>
            </w: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4F9F" w:rsidRPr="009211A4" w:rsidRDefault="00A94F9F" w:rsidP="009211A4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A94F9F" w:rsidRDefault="00A94F9F" w:rsidP="008030F6">
      <w:pPr>
        <w:jc w:val="both"/>
      </w:pPr>
    </w:p>
    <w:sectPr w:rsidR="00A94F9F" w:rsidSect="005A22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30BD"/>
    <w:rsid w:val="00084043"/>
    <w:rsid w:val="003B1A59"/>
    <w:rsid w:val="003C7070"/>
    <w:rsid w:val="00476143"/>
    <w:rsid w:val="004916AE"/>
    <w:rsid w:val="005A22D3"/>
    <w:rsid w:val="00721FF3"/>
    <w:rsid w:val="008030F6"/>
    <w:rsid w:val="009030BD"/>
    <w:rsid w:val="009211A4"/>
    <w:rsid w:val="00A94F9F"/>
    <w:rsid w:val="00CF1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0BD"/>
    <w:pPr>
      <w:jc w:val="center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030BD"/>
    <w:pPr>
      <w:jc w:val="center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9030BD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customStyle="1" w:styleId="1">
    <w:name w:val="ไม่มีการเว้นระยะห่าง1"/>
    <w:uiPriority w:val="99"/>
    <w:rsid w:val="009030BD"/>
    <w:rPr>
      <w:rFonts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8</Pages>
  <Words>1336</Words>
  <Characters>7620</Characters>
  <Application>Microsoft Office Outlook</Application>
  <DocSecurity>0</DocSecurity>
  <Lines>0</Lines>
  <Paragraphs>0</Paragraphs>
  <ScaleCrop>false</ScaleCrop>
  <Company>nfe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</dc:creator>
  <cp:keywords/>
  <dc:description/>
  <cp:lastModifiedBy>p_nfe</cp:lastModifiedBy>
  <cp:revision>3</cp:revision>
  <dcterms:created xsi:type="dcterms:W3CDTF">2012-11-08T09:18:00Z</dcterms:created>
  <dcterms:modified xsi:type="dcterms:W3CDTF">2012-12-17T02:53:00Z</dcterms:modified>
</cp:coreProperties>
</file>